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96B4A9" w14:textId="00D28526" w:rsidR="0013336C" w:rsidRDefault="0013336C" w:rsidP="007852BE">
      <w:pPr>
        <w:jc w:val="both"/>
      </w:pPr>
      <w:r>
        <w:t>Bogotá D.C., 25 de mayo de 2026</w:t>
      </w:r>
    </w:p>
    <w:p w14:paraId="44037522" w14:textId="77777777" w:rsidR="009612D1" w:rsidRDefault="009612D1" w:rsidP="007852BE">
      <w:pPr>
        <w:jc w:val="both"/>
      </w:pPr>
    </w:p>
    <w:p w14:paraId="6E4D5947" w14:textId="77777777" w:rsidR="0013336C" w:rsidRDefault="0013336C" w:rsidP="007852BE">
      <w:pPr>
        <w:jc w:val="both"/>
      </w:pPr>
      <w:r>
        <w:t>Para:</w:t>
      </w:r>
    </w:p>
    <w:p w14:paraId="1A3988FC" w14:textId="26765FF5" w:rsidR="009612D1" w:rsidRDefault="009E12D5" w:rsidP="009612D1">
      <w:pPr>
        <w:spacing w:after="0"/>
        <w:jc w:val="both"/>
      </w:pPr>
      <w:r w:rsidRPr="009E12D5">
        <w:t>Luis Francisco Ruiz Aguilar</w:t>
      </w:r>
    </w:p>
    <w:p w14:paraId="61E4844B" w14:textId="16AF02AC" w:rsidR="009C748F" w:rsidRPr="002B5826" w:rsidRDefault="002B5826" w:rsidP="009612D1">
      <w:pPr>
        <w:spacing w:after="0"/>
        <w:jc w:val="both"/>
      </w:pPr>
      <w:r w:rsidRPr="002B5826">
        <w:t xml:space="preserve">Gobernador del Departamento </w:t>
      </w:r>
      <w:r w:rsidR="009E12D5" w:rsidRPr="009E12D5">
        <w:t>del Caquetá</w:t>
      </w:r>
    </w:p>
    <w:p w14:paraId="23F4AF50" w14:textId="5B98B0B3" w:rsidR="009612D1" w:rsidRDefault="002B5826" w:rsidP="007852BE">
      <w:pPr>
        <w:jc w:val="both"/>
        <w:rPr>
          <w:u w:val="single"/>
        </w:rPr>
      </w:pPr>
      <w:hyperlink r:id="rId12" w:history="1">
        <w:r w:rsidR="009C748F" w:rsidRPr="002B5826">
          <w:rPr>
            <w:rStyle w:val="Hipervnculo"/>
          </w:rPr>
          <w:t>salud@gobernacionquindio.gov.co</w:t>
        </w:r>
      </w:hyperlink>
    </w:p>
    <w:p w14:paraId="6D6AC4CA" w14:textId="77777777" w:rsidR="009C748F" w:rsidRDefault="009C748F" w:rsidP="007852BE">
      <w:pPr>
        <w:jc w:val="both"/>
      </w:pPr>
    </w:p>
    <w:p w14:paraId="24D0CA9F" w14:textId="52F40057" w:rsidR="0013336C" w:rsidRDefault="0013336C" w:rsidP="007852BE">
      <w:pPr>
        <w:jc w:val="both"/>
      </w:pPr>
      <w:r>
        <w:t>Respetad</w:t>
      </w:r>
      <w:r w:rsidR="002B5826">
        <w:t>o</w:t>
      </w:r>
      <w:r>
        <w:t xml:space="preserve"> </w:t>
      </w:r>
      <w:r w:rsidR="002B5826">
        <w:t>Gobernador</w:t>
      </w:r>
      <w:r>
        <w:t>:</w:t>
      </w:r>
    </w:p>
    <w:p w14:paraId="78F9F500" w14:textId="77777777" w:rsidR="0013336C" w:rsidRDefault="0013336C" w:rsidP="007852BE">
      <w:pPr>
        <w:jc w:val="both"/>
      </w:pPr>
      <w:r>
        <w:t>Reciba un cordial y atento saludo.</w:t>
      </w:r>
    </w:p>
    <w:p w14:paraId="2838E688" w14:textId="1EA1C81A" w:rsidR="0013336C" w:rsidRDefault="0013336C" w:rsidP="007852BE">
      <w:pPr>
        <w:jc w:val="both"/>
      </w:pPr>
      <w:r>
        <w:t xml:space="preserve">En el marco del Convenio </w:t>
      </w:r>
      <w:r w:rsidR="009E12D5" w:rsidRPr="009E12D5">
        <w:t>CIM-INS-010-2025</w:t>
      </w:r>
      <w:r>
        <w:t xml:space="preserve">, y en cumplimiento de las estrategias orientadas al fortalecimiento de la desconcentración de la investigación en salud pública, nos permitimos extenderle una cordial invitación a participar en una sesión sincrónica de socialización y capacitación, la cual será liderada por la Dra. Margarita María Ochoa Díaz, </w:t>
      </w:r>
      <w:proofErr w:type="gramStart"/>
      <w:r>
        <w:t>Directora</w:t>
      </w:r>
      <w:proofErr w:type="gramEnd"/>
      <w:r>
        <w:t xml:space="preserve"> de Investigación en Salud Pública.</w:t>
      </w:r>
    </w:p>
    <w:p w14:paraId="105D8180" w14:textId="77777777" w:rsidR="0013336C" w:rsidRDefault="0013336C" w:rsidP="007852BE">
      <w:pPr>
        <w:jc w:val="both"/>
      </w:pPr>
      <w:r>
        <w:t>Objetivo de la sesión</w:t>
      </w:r>
    </w:p>
    <w:p w14:paraId="6E3DC352" w14:textId="77777777" w:rsidR="0013336C" w:rsidRDefault="0013336C" w:rsidP="007852BE">
      <w:pPr>
        <w:jc w:val="both"/>
      </w:pPr>
      <w:r>
        <w:t>Socializar las acciones adelantadas en el marco de la estrategia de desconcentración y brindar orientaciones prácticas para la formulación, fortalecimiento y consolidación de iniciativas de investigación en los territorios.</w:t>
      </w:r>
    </w:p>
    <w:p w14:paraId="54C80ED2" w14:textId="77777777" w:rsidR="0013336C" w:rsidRDefault="0013336C" w:rsidP="007852BE">
      <w:pPr>
        <w:jc w:val="both"/>
      </w:pPr>
      <w:r>
        <w:t>Durante la sesión se abordarán los siguientes componentes:</w:t>
      </w:r>
    </w:p>
    <w:p w14:paraId="3A46423C" w14:textId="6C5B5412" w:rsidR="007852BE" w:rsidRPr="007852BE" w:rsidRDefault="0013336C" w:rsidP="007852BE">
      <w:pPr>
        <w:pStyle w:val="Prrafodelista"/>
        <w:numPr>
          <w:ilvl w:val="0"/>
          <w:numId w:val="12"/>
        </w:numPr>
        <w:jc w:val="both"/>
        <w:rPr>
          <w:color w:val="000000" w:themeColor="text1"/>
        </w:rPr>
      </w:pPr>
      <w:r w:rsidRPr="007852BE">
        <w:rPr>
          <w:color w:val="000000" w:themeColor="text1"/>
        </w:rPr>
        <w:t xml:space="preserve">Lineamientos para la </w:t>
      </w:r>
      <w:r w:rsidR="00595F28" w:rsidRPr="007852BE">
        <w:rPr>
          <w:color w:val="000000" w:themeColor="text1"/>
        </w:rPr>
        <w:t>creación de</w:t>
      </w:r>
      <w:r w:rsidRPr="007852BE">
        <w:rPr>
          <w:color w:val="000000" w:themeColor="text1"/>
        </w:rPr>
        <w:t xml:space="preserve"> semilleros de investigación.</w:t>
      </w:r>
    </w:p>
    <w:p w14:paraId="5B94CD81" w14:textId="2117531B" w:rsidR="007852BE" w:rsidRPr="007852BE" w:rsidRDefault="00595F28" w:rsidP="007852BE">
      <w:pPr>
        <w:pStyle w:val="Prrafodelista"/>
        <w:numPr>
          <w:ilvl w:val="0"/>
          <w:numId w:val="12"/>
        </w:numPr>
        <w:jc w:val="both"/>
        <w:rPr>
          <w:color w:val="000000" w:themeColor="text1"/>
        </w:rPr>
      </w:pPr>
      <w:r>
        <w:rPr>
          <w:color w:val="000000" w:themeColor="text1"/>
        </w:rPr>
        <w:t>Fortalecimiento de las capacidades en investigación científica</w:t>
      </w:r>
      <w:r w:rsidR="0013336C" w:rsidRPr="007852BE">
        <w:rPr>
          <w:color w:val="000000" w:themeColor="text1"/>
        </w:rPr>
        <w:t>.</w:t>
      </w:r>
    </w:p>
    <w:p w14:paraId="0BFBBFE0" w14:textId="153DBA7E" w:rsidR="0013336C" w:rsidRPr="007852BE" w:rsidRDefault="0013336C" w:rsidP="007852BE">
      <w:pPr>
        <w:pStyle w:val="Prrafodelista"/>
        <w:numPr>
          <w:ilvl w:val="0"/>
          <w:numId w:val="12"/>
        </w:numPr>
        <w:jc w:val="both"/>
        <w:rPr>
          <w:color w:val="000000" w:themeColor="text1"/>
        </w:rPr>
      </w:pPr>
      <w:r w:rsidRPr="007852BE">
        <w:rPr>
          <w:color w:val="000000" w:themeColor="text1"/>
        </w:rPr>
        <w:t>Orientaciones metodológicas para la formulación de propuestas de investigación</w:t>
      </w:r>
      <w:r w:rsidR="00595F28">
        <w:rPr>
          <w:color w:val="000000" w:themeColor="text1"/>
        </w:rPr>
        <w:t>.</w:t>
      </w:r>
    </w:p>
    <w:p w14:paraId="39A21DA2" w14:textId="77777777" w:rsidR="0013336C" w:rsidRDefault="0013336C" w:rsidP="007852BE">
      <w:pPr>
        <w:jc w:val="both"/>
      </w:pPr>
      <w:r>
        <w:t>Datos de conexión</w:t>
      </w:r>
    </w:p>
    <w:p w14:paraId="1B579503" w14:textId="765F8D19" w:rsidR="0013336C" w:rsidRDefault="0013336C" w:rsidP="007852BE">
      <w:pPr>
        <w:jc w:val="both"/>
      </w:pPr>
      <w:r>
        <w:t xml:space="preserve">Fecha: </w:t>
      </w:r>
      <w:r w:rsidR="007852BE" w:rsidRPr="007852BE">
        <w:rPr>
          <w:highlight w:val="yellow"/>
        </w:rPr>
        <w:t>XXXXXXXXX</w:t>
      </w:r>
    </w:p>
    <w:p w14:paraId="09FC60AC" w14:textId="3922A2F6" w:rsidR="0013336C" w:rsidRDefault="0013336C" w:rsidP="007852BE">
      <w:pPr>
        <w:jc w:val="both"/>
      </w:pPr>
      <w:r>
        <w:t xml:space="preserve">Hora: </w:t>
      </w:r>
      <w:r w:rsidR="007852BE" w:rsidRPr="007852BE">
        <w:rPr>
          <w:highlight w:val="yellow"/>
        </w:rPr>
        <w:t>XXXXXXXXXX</w:t>
      </w:r>
    </w:p>
    <w:p w14:paraId="306E8A8F" w14:textId="16DC08E7" w:rsidR="007852BE" w:rsidRDefault="0013336C" w:rsidP="007852BE">
      <w:pPr>
        <w:jc w:val="both"/>
      </w:pPr>
      <w:r>
        <w:t xml:space="preserve">Enlace de conexión: </w:t>
      </w:r>
      <w:r w:rsidR="007852BE" w:rsidRPr="007852BE">
        <w:rPr>
          <w:highlight w:val="yellow"/>
        </w:rPr>
        <w:t>XXXXXXXXXX</w:t>
      </w:r>
    </w:p>
    <w:p w14:paraId="3963DD5C" w14:textId="4F880682" w:rsidR="0013336C" w:rsidRDefault="0013336C" w:rsidP="007852BE">
      <w:pPr>
        <w:jc w:val="both"/>
      </w:pPr>
      <w:r>
        <w:t>Agradecemos de antemano su valiosa participación en este espacio, el cual contribuirá significativamente al fortalecimiento del trabajo articulado y al desarrollo de la investigación en los territorios.</w:t>
      </w:r>
    </w:p>
    <w:p w14:paraId="3ABD477A" w14:textId="77777777" w:rsidR="007852BE" w:rsidRDefault="007852BE" w:rsidP="007852BE">
      <w:pPr>
        <w:jc w:val="both"/>
      </w:pPr>
    </w:p>
    <w:p w14:paraId="690BB459" w14:textId="77777777" w:rsidR="007852BE" w:rsidRDefault="007852BE" w:rsidP="007852BE">
      <w:pPr>
        <w:jc w:val="both"/>
      </w:pPr>
    </w:p>
    <w:p w14:paraId="472FE7C4" w14:textId="77777777" w:rsidR="0013336C" w:rsidRDefault="0013336C" w:rsidP="007852BE">
      <w:pPr>
        <w:jc w:val="both"/>
      </w:pPr>
      <w:r>
        <w:t>Cordialmente,</w:t>
      </w:r>
    </w:p>
    <w:p w14:paraId="46544DE6" w14:textId="77777777" w:rsidR="007852BE" w:rsidRDefault="007852BE" w:rsidP="007852BE">
      <w:pPr>
        <w:jc w:val="both"/>
      </w:pPr>
    </w:p>
    <w:p w14:paraId="6986FFE3" w14:textId="77777777" w:rsidR="007852BE" w:rsidRDefault="007852BE" w:rsidP="007852BE">
      <w:pPr>
        <w:jc w:val="both"/>
      </w:pPr>
    </w:p>
    <w:p w14:paraId="374B93E3" w14:textId="474B18FD" w:rsidR="007852BE" w:rsidRDefault="007852BE" w:rsidP="007852BE">
      <w:pPr>
        <w:jc w:val="both"/>
      </w:pPr>
      <w:r>
        <w:t>_____________________________________</w:t>
      </w:r>
    </w:p>
    <w:p w14:paraId="13DB1FC6" w14:textId="77777777" w:rsidR="0013336C" w:rsidRDefault="0013336C" w:rsidP="007852BE">
      <w:pPr>
        <w:jc w:val="both"/>
      </w:pPr>
      <w:r>
        <w:t>Margarita María Ochoa Díaz</w:t>
      </w:r>
    </w:p>
    <w:p w14:paraId="585EB30A" w14:textId="77777777" w:rsidR="0013336C" w:rsidRDefault="0013336C" w:rsidP="007852BE">
      <w:pPr>
        <w:jc w:val="both"/>
      </w:pPr>
      <w:r>
        <w:t>Directora de Investigación en Salud Pública</w:t>
      </w:r>
    </w:p>
    <w:p w14:paraId="1874761E" w14:textId="73809EA3" w:rsidR="00301FAE" w:rsidRPr="003F35B3" w:rsidRDefault="00301FAE" w:rsidP="007852BE">
      <w:pPr>
        <w:jc w:val="both"/>
      </w:pPr>
    </w:p>
    <w:sectPr w:rsidR="00301FAE" w:rsidRPr="003F35B3" w:rsidSect="0003115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2240" w:h="15840"/>
      <w:pgMar w:top="1134" w:right="1134" w:bottom="1134" w:left="1134" w:header="709" w:footer="709" w:gutter="0"/>
      <w:pgNumType w:start="1"/>
      <w:cols w:space="709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7843D6" w14:textId="77777777" w:rsidR="003F45A2" w:rsidRDefault="003F45A2" w:rsidP="009114B7">
      <w:pPr>
        <w:spacing w:after="0" w:line="240" w:lineRule="auto"/>
      </w:pPr>
      <w:r>
        <w:separator/>
      </w:r>
    </w:p>
  </w:endnote>
  <w:endnote w:type="continuationSeparator" w:id="0">
    <w:p w14:paraId="2E37EDF9" w14:textId="77777777" w:rsidR="003F45A2" w:rsidRDefault="003F45A2" w:rsidP="009114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merodepgina"/>
      </w:rPr>
      <w:id w:val="1758637152"/>
      <w:docPartObj>
        <w:docPartGallery w:val="Page Numbers (Bottom of Page)"/>
        <w:docPartUnique/>
      </w:docPartObj>
    </w:sdtPr>
    <w:sdtContent>
      <w:p w14:paraId="1A3B5F7B" w14:textId="77777777" w:rsidR="005A3BCD" w:rsidRDefault="005A3BCD" w:rsidP="00443173">
        <w:pPr>
          <w:pStyle w:val="Piedepgina"/>
          <w:framePr w:wrap="none" w:vAnchor="text" w:hAnchor="margin" w:xAlign="right" w:y="1"/>
          <w:rPr>
            <w:rStyle w:val="Nmerodepgina"/>
          </w:rPr>
        </w:pP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end"/>
        </w:r>
      </w:p>
    </w:sdtContent>
  </w:sdt>
  <w:p w14:paraId="72CAC2FA" w14:textId="77777777" w:rsidR="005A3BCD" w:rsidRDefault="005A3BCD" w:rsidP="00443173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D16C3" w14:textId="77777777" w:rsidR="00A7677A" w:rsidRPr="00263706" w:rsidRDefault="00A7677A" w:rsidP="00443173">
    <w:pPr>
      <w:pStyle w:val="Piedepgina"/>
      <w:ind w:right="360"/>
      <w:rPr>
        <w:rFonts w:ascii="Arial Narrow" w:hAnsi="Arial Narrow"/>
        <w:i/>
        <w:iCs/>
        <w:color w:val="FFFFFF"/>
        <w:sz w:val="20"/>
        <w:szCs w:val="20"/>
      </w:rPr>
    </w:pPr>
  </w:p>
  <w:sdt>
    <w:sdtPr>
      <w:rPr>
        <w:rStyle w:val="Nmerodepgina"/>
      </w:rPr>
      <w:id w:val="1771813234"/>
      <w:docPartObj>
        <w:docPartGallery w:val="Page Numbers (Bottom of Page)"/>
        <w:docPartUnique/>
      </w:docPartObj>
    </w:sdtPr>
    <w:sdtContent>
      <w:p w14:paraId="4EC11EAB" w14:textId="2034B880" w:rsidR="00A7677A" w:rsidRDefault="00A7677A" w:rsidP="00A7677A">
        <w:pPr>
          <w:pStyle w:val="Piedepgina"/>
          <w:framePr w:wrap="none" w:vAnchor="text" w:hAnchor="page" w:x="11341" w:y="919"/>
          <w:rPr>
            <w:rStyle w:val="Nmerodepgina"/>
          </w:rPr>
        </w:pPr>
        <w:r w:rsidRPr="00263706">
          <w:rPr>
            <w:rStyle w:val="Nmerodepgina"/>
            <w:rFonts w:ascii="Arial" w:hAnsi="Arial" w:cs="Arial"/>
            <w:color w:val="A6A6A6"/>
          </w:rPr>
          <w:t>-</w:t>
        </w:r>
        <w:r>
          <w:rPr>
            <w:rStyle w:val="Nmerodepgina"/>
            <w:rFonts w:ascii="Arial" w:hAnsi="Arial" w:cs="Arial"/>
          </w:rPr>
          <w:t xml:space="preserve"> </w:t>
        </w: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separate"/>
        </w:r>
        <w:r w:rsidR="009745BF">
          <w:rPr>
            <w:rStyle w:val="Nmerodepgina"/>
            <w:noProof/>
          </w:rPr>
          <w:t>2</w:t>
        </w:r>
        <w:r>
          <w:rPr>
            <w:rStyle w:val="Nmerodepgina"/>
          </w:rPr>
          <w:fldChar w:fldCharType="end"/>
        </w:r>
        <w:r w:rsidRPr="00263706">
          <w:rPr>
            <w:rStyle w:val="Nmerodepgina"/>
            <w:rFonts w:ascii="Arial" w:hAnsi="Arial" w:cs="Arial"/>
            <w:color w:val="A6A6A6"/>
          </w:rPr>
          <w:t xml:space="preserve"> -</w:t>
        </w:r>
      </w:p>
    </w:sdtContent>
  </w:sdt>
  <w:p w14:paraId="129A2E1B" w14:textId="7399651B" w:rsidR="009114B7" w:rsidRPr="00263706" w:rsidRDefault="004B7A6F" w:rsidP="004B7A6F">
    <w:pPr>
      <w:pStyle w:val="Piedepgina"/>
      <w:ind w:right="360"/>
      <w:jc w:val="center"/>
      <w:rPr>
        <w:rFonts w:ascii="Arial Narrow" w:hAnsi="Arial Narrow"/>
        <w:color w:val="FFFFFF"/>
        <w:sz w:val="20"/>
        <w:szCs w:val="20"/>
      </w:rPr>
    </w:pPr>
    <w:r>
      <w:rPr>
        <w:noProof/>
        <w:lang w:val="en-US"/>
      </w:rPr>
      <w:drawing>
        <wp:inline distT="0" distB="0" distL="0" distR="0" wp14:anchorId="5EC8AC13" wp14:editId="537E4B10">
          <wp:extent cx="4914514" cy="731012"/>
          <wp:effectExtent l="0" t="0" r="635" b="5715"/>
          <wp:docPr id="9" name="Imagen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n 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4914514" cy="73101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6382B" w14:textId="2DA30DD3" w:rsidR="00CC2A39" w:rsidRPr="00263706" w:rsidRDefault="00CC2A39" w:rsidP="00E103C5">
    <w:pPr>
      <w:pStyle w:val="Piedepgina"/>
      <w:tabs>
        <w:tab w:val="clear" w:pos="4680"/>
        <w:tab w:val="clear" w:pos="9360"/>
      </w:tabs>
      <w:ind w:right="360"/>
      <w:jc w:val="both"/>
      <w:rPr>
        <w:rFonts w:ascii="Arial" w:hAnsi="Arial" w:cs="Arial"/>
        <w:caps/>
        <w:noProof/>
        <w:color w:val="4F81BD"/>
      </w:rPr>
    </w:pPr>
  </w:p>
  <w:p w14:paraId="472CCBAC" w14:textId="77777777" w:rsidR="002A00FD" w:rsidRPr="00263706" w:rsidRDefault="002A00FD" w:rsidP="005A3BCD">
    <w:pPr>
      <w:pStyle w:val="Piedepgina"/>
      <w:tabs>
        <w:tab w:val="clear" w:pos="4680"/>
        <w:tab w:val="clear" w:pos="9360"/>
      </w:tabs>
      <w:jc w:val="both"/>
      <w:rPr>
        <w:rFonts w:ascii="Arial" w:hAnsi="Arial" w:cs="Arial"/>
        <w:caps/>
        <w:noProof/>
        <w:color w:val="4F81BD"/>
      </w:rPr>
    </w:pPr>
  </w:p>
  <w:p w14:paraId="5D857EBE" w14:textId="0211642F" w:rsidR="00CC2A39" w:rsidRDefault="002A00FD" w:rsidP="00D709B3">
    <w:pPr>
      <w:pStyle w:val="Piedepgina"/>
      <w:jc w:val="center"/>
    </w:pPr>
    <w:r>
      <w:rPr>
        <w:noProof/>
        <w:lang w:val="en-US"/>
      </w:rPr>
      <w:drawing>
        <wp:inline distT="0" distB="0" distL="0" distR="0" wp14:anchorId="7EF9DF66" wp14:editId="438D9804">
          <wp:extent cx="4914514" cy="731012"/>
          <wp:effectExtent l="0" t="0" r="635" b="5715"/>
          <wp:docPr id="8" name="Imagen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n 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4914514" cy="73101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83E16D" w14:textId="77777777" w:rsidR="003F45A2" w:rsidRDefault="003F45A2" w:rsidP="009114B7">
      <w:pPr>
        <w:spacing w:after="0" w:line="240" w:lineRule="auto"/>
      </w:pPr>
      <w:r>
        <w:separator/>
      </w:r>
    </w:p>
  </w:footnote>
  <w:footnote w:type="continuationSeparator" w:id="0">
    <w:p w14:paraId="0C7AA2FB" w14:textId="77777777" w:rsidR="003F45A2" w:rsidRDefault="003F45A2" w:rsidP="009114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E913B" w14:textId="0BF657D3" w:rsidR="005260EF" w:rsidRDefault="00000000">
    <w:pPr>
      <w:pStyle w:val="Encabezado"/>
    </w:pPr>
    <w:r>
      <w:rPr>
        <w:noProof/>
      </w:rPr>
      <w:pict w14:anchorId="05199B6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147559" o:spid="_x0000_s1027" type="#_x0000_t75" alt="/Users/blanketa/Desktop/membrete - logo INS abreviado.png" style="position:absolute;margin-left:0;margin-top:0;width:498.1pt;height:271.25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membrete - logo INS abreviado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B80212" w14:textId="0F4466C0" w:rsidR="00A7677A" w:rsidRDefault="00000000" w:rsidP="00924E8D">
    <w:pPr>
      <w:pStyle w:val="Encabezado"/>
      <w:jc w:val="center"/>
    </w:pPr>
    <w:r>
      <w:rPr>
        <w:noProof/>
      </w:rPr>
      <w:pict w14:anchorId="6FA647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147560" o:spid="_x0000_s1026" type="#_x0000_t75" alt="/Users/blanketa/Desktop/membrete - logo INS abreviado.png" style="position:absolute;left:0;text-align:left;margin-left:0;margin-top:0;width:498.1pt;height:271.25pt;z-index:-25165004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membrete - logo INS abreviado"/>
          <w10:wrap anchorx="margin" anchory="margin"/>
        </v:shape>
      </w:pict>
    </w:r>
    <w:r w:rsidR="00924E8D">
      <w:rPr>
        <w:noProof/>
        <w:lang w:val="en-US"/>
      </w:rPr>
      <w:drawing>
        <wp:inline distT="0" distB="0" distL="0" distR="0" wp14:anchorId="6181AF49" wp14:editId="472E5DD8">
          <wp:extent cx="2352504" cy="665106"/>
          <wp:effectExtent l="0" t="0" r="0" b="0"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" name="Imagen 25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52504" cy="66510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7701732" w14:textId="1C099C25" w:rsidR="009114B7" w:rsidRDefault="00F24DC6">
    <w:pPr>
      <w:pStyle w:val="Encabezado"/>
    </w:pPr>
    <w:r>
      <w:t xml:space="preserve">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ACD36" w14:textId="22188EA5" w:rsidR="005260EF" w:rsidRDefault="00000000" w:rsidP="00F52A5E">
    <w:pPr>
      <w:pStyle w:val="Encabezado"/>
      <w:jc w:val="center"/>
    </w:pPr>
    <w:r>
      <w:rPr>
        <w:noProof/>
      </w:rPr>
      <w:pict w14:anchorId="639AADE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147558" o:spid="_x0000_s1025" type="#_x0000_t75" alt="/Users/blanketa/Desktop/membrete - logo INS abreviado.png" style="position:absolute;left:0;text-align:left;margin-left:0;margin-top:0;width:498.1pt;height:271.25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membrete - logo INS abreviado"/>
          <w10:wrap anchorx="margin" anchory="margin"/>
        </v:shape>
      </w:pict>
    </w:r>
    <w:r w:rsidR="003D56AA">
      <w:rPr>
        <w:noProof/>
        <w:lang w:val="en-US"/>
      </w:rPr>
      <w:drawing>
        <wp:inline distT="0" distB="0" distL="0" distR="0" wp14:anchorId="013FC0A6" wp14:editId="3D5DD2C2">
          <wp:extent cx="2352504" cy="665106"/>
          <wp:effectExtent l="0" t="0" r="0" b="0"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" name="Imagen 25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52504" cy="66510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CCAD2E6" w14:textId="77777777" w:rsidR="00A7677A" w:rsidRDefault="00A7677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E752F0"/>
    <w:multiLevelType w:val="hybridMultilevel"/>
    <w:tmpl w:val="82D00334"/>
    <w:lvl w:ilvl="0" w:tplc="EDBA954E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EE3E2F"/>
    <w:multiLevelType w:val="hybridMultilevel"/>
    <w:tmpl w:val="79AC27F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5B41E3"/>
    <w:multiLevelType w:val="multilevel"/>
    <w:tmpl w:val="B0183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7702089"/>
    <w:multiLevelType w:val="hybridMultilevel"/>
    <w:tmpl w:val="0CD0ED6C"/>
    <w:lvl w:ilvl="0" w:tplc="24260BCC">
      <w:start w:val="7"/>
      <w:numFmt w:val="bullet"/>
      <w:lvlText w:val="-"/>
      <w:lvlJc w:val="left"/>
      <w:pPr>
        <w:ind w:left="473" w:hanging="360"/>
      </w:pPr>
      <w:rPr>
        <w:rFonts w:ascii="Arial Narrow" w:eastAsia="Arial MT" w:hAnsi="Arial Narrow" w:cs="Arial" w:hint="default"/>
      </w:rPr>
    </w:lvl>
    <w:lvl w:ilvl="1" w:tplc="240A0003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abstractNum w:abstractNumId="4" w15:restartNumberingAfterBreak="0">
    <w:nsid w:val="51502EA2"/>
    <w:multiLevelType w:val="multilevel"/>
    <w:tmpl w:val="F334D100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Arial" w:hint="default"/>
        <w:b/>
        <w:u w:val="singl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Arial" w:hint="default"/>
        <w:b/>
        <w:u w:val="single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Arial" w:hint="default"/>
        <w:b/>
        <w:u w:val="singl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Arial" w:hint="default"/>
        <w:b/>
        <w:u w:val="single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Arial" w:hint="default"/>
        <w:b/>
        <w:u w:val="singl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Arial" w:hint="default"/>
        <w:b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Arial" w:hint="default"/>
        <w:b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Arial" w:hint="default"/>
        <w:b/>
        <w:u w:val="single"/>
      </w:rPr>
    </w:lvl>
  </w:abstractNum>
  <w:abstractNum w:abstractNumId="5" w15:restartNumberingAfterBreak="0">
    <w:nsid w:val="540A3D39"/>
    <w:multiLevelType w:val="hybridMultilevel"/>
    <w:tmpl w:val="B8F29F38"/>
    <w:lvl w:ilvl="0" w:tplc="6422C6AE">
      <w:start w:val="7"/>
      <w:numFmt w:val="bullet"/>
      <w:lvlText w:val="-"/>
      <w:lvlJc w:val="left"/>
      <w:pPr>
        <w:ind w:left="473" w:hanging="360"/>
      </w:pPr>
      <w:rPr>
        <w:rFonts w:ascii="Arial Narrow" w:eastAsia="Arial MT" w:hAnsi="Arial Narrow" w:cs="Arial" w:hint="default"/>
      </w:rPr>
    </w:lvl>
    <w:lvl w:ilvl="1" w:tplc="240A0003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abstractNum w:abstractNumId="6" w15:restartNumberingAfterBreak="0">
    <w:nsid w:val="55973E26"/>
    <w:multiLevelType w:val="hybridMultilevel"/>
    <w:tmpl w:val="A57CF6C8"/>
    <w:lvl w:ilvl="0" w:tplc="C28AA8E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A13BCB"/>
    <w:multiLevelType w:val="hybridMultilevel"/>
    <w:tmpl w:val="AB567F2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E5311C"/>
    <w:multiLevelType w:val="hybridMultilevel"/>
    <w:tmpl w:val="7E52A92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DF399D"/>
    <w:multiLevelType w:val="multilevel"/>
    <w:tmpl w:val="F334D100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Arial" w:hint="default"/>
        <w:b/>
        <w:u w:val="singl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Arial" w:hint="default"/>
        <w:b/>
        <w:u w:val="single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Arial" w:hint="default"/>
        <w:b/>
        <w:u w:val="singl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Arial" w:hint="default"/>
        <w:b/>
        <w:u w:val="single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Arial" w:hint="default"/>
        <w:b/>
        <w:u w:val="singl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Arial" w:hint="default"/>
        <w:b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Arial" w:hint="default"/>
        <w:b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Arial" w:hint="default"/>
        <w:b/>
        <w:u w:val="single"/>
      </w:rPr>
    </w:lvl>
  </w:abstractNum>
  <w:abstractNum w:abstractNumId="10" w15:restartNumberingAfterBreak="0">
    <w:nsid w:val="7E0C7725"/>
    <w:multiLevelType w:val="multilevel"/>
    <w:tmpl w:val="F334D100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Arial" w:hint="default"/>
        <w:b/>
        <w:u w:val="singl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Arial" w:hint="default"/>
        <w:b/>
        <w:u w:val="single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Arial" w:hint="default"/>
        <w:b/>
        <w:u w:val="singl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Arial" w:hint="default"/>
        <w:b/>
        <w:u w:val="single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Arial" w:hint="default"/>
        <w:b/>
        <w:u w:val="singl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Arial" w:hint="default"/>
        <w:b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Arial" w:hint="default"/>
        <w:b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Arial" w:hint="default"/>
        <w:b/>
        <w:u w:val="single"/>
      </w:rPr>
    </w:lvl>
  </w:abstractNum>
  <w:abstractNum w:abstractNumId="11" w15:restartNumberingAfterBreak="0">
    <w:nsid w:val="7EF558D3"/>
    <w:multiLevelType w:val="multilevel"/>
    <w:tmpl w:val="C41AB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47531406">
    <w:abstractNumId w:val="4"/>
  </w:num>
  <w:num w:numId="2" w16cid:durableId="1258098134">
    <w:abstractNumId w:val="0"/>
  </w:num>
  <w:num w:numId="3" w16cid:durableId="161340">
    <w:abstractNumId w:val="9"/>
  </w:num>
  <w:num w:numId="4" w16cid:durableId="720327446">
    <w:abstractNumId w:val="10"/>
  </w:num>
  <w:num w:numId="5" w16cid:durableId="137573970">
    <w:abstractNumId w:val="1"/>
  </w:num>
  <w:num w:numId="6" w16cid:durableId="970212072">
    <w:abstractNumId w:val="7"/>
  </w:num>
  <w:num w:numId="7" w16cid:durableId="216088174">
    <w:abstractNumId w:val="6"/>
  </w:num>
  <w:num w:numId="8" w16cid:durableId="1408842636">
    <w:abstractNumId w:val="3"/>
  </w:num>
  <w:num w:numId="9" w16cid:durableId="1938096481">
    <w:abstractNumId w:val="5"/>
  </w:num>
  <w:num w:numId="10" w16cid:durableId="1264611165">
    <w:abstractNumId w:val="11"/>
  </w:num>
  <w:num w:numId="11" w16cid:durableId="13072796">
    <w:abstractNumId w:val="2"/>
  </w:num>
  <w:num w:numId="12" w16cid:durableId="20938897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es-CO" w:vendorID="64" w:dllVersion="6" w:nlCheck="1" w:checkStyle="0"/>
  <w:activeWritingStyle w:appName="MSWord" w:lang="es-ES" w:vendorID="64" w:dllVersion="6" w:nlCheck="1" w:checkStyle="0"/>
  <w:activeWritingStyle w:appName="MSWord" w:lang="es-CO" w:vendorID="64" w:dllVersion="0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n-US" w:vendorID="64" w:dllVersion="6" w:nlCheck="1" w:checkStyle="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4731"/>
    <w:rsid w:val="0000070F"/>
    <w:rsid w:val="00005B5D"/>
    <w:rsid w:val="00031159"/>
    <w:rsid w:val="0003390D"/>
    <w:rsid w:val="00035631"/>
    <w:rsid w:val="00041DF1"/>
    <w:rsid w:val="00073A81"/>
    <w:rsid w:val="00095FAE"/>
    <w:rsid w:val="000962E0"/>
    <w:rsid w:val="000B3605"/>
    <w:rsid w:val="000E4461"/>
    <w:rsid w:val="000F0648"/>
    <w:rsid w:val="000F30FB"/>
    <w:rsid w:val="00116D13"/>
    <w:rsid w:val="0013336C"/>
    <w:rsid w:val="00152CB1"/>
    <w:rsid w:val="00166A9E"/>
    <w:rsid w:val="00173D9A"/>
    <w:rsid w:val="00181132"/>
    <w:rsid w:val="00187497"/>
    <w:rsid w:val="00187755"/>
    <w:rsid w:val="001D1D87"/>
    <w:rsid w:val="001D2D42"/>
    <w:rsid w:val="001E43E7"/>
    <w:rsid w:val="00223DB9"/>
    <w:rsid w:val="00250CB3"/>
    <w:rsid w:val="00263706"/>
    <w:rsid w:val="00271B53"/>
    <w:rsid w:val="00282B90"/>
    <w:rsid w:val="002A00FD"/>
    <w:rsid w:val="002A0B46"/>
    <w:rsid w:val="002A3B66"/>
    <w:rsid w:val="002B5826"/>
    <w:rsid w:val="002C5611"/>
    <w:rsid w:val="00300AD7"/>
    <w:rsid w:val="00301FAE"/>
    <w:rsid w:val="003021A9"/>
    <w:rsid w:val="003238FF"/>
    <w:rsid w:val="003435AD"/>
    <w:rsid w:val="00370BD4"/>
    <w:rsid w:val="00370E56"/>
    <w:rsid w:val="00374E69"/>
    <w:rsid w:val="003B4362"/>
    <w:rsid w:val="003D1F82"/>
    <w:rsid w:val="003D56AA"/>
    <w:rsid w:val="003E768B"/>
    <w:rsid w:val="003F35B3"/>
    <w:rsid w:val="003F45A2"/>
    <w:rsid w:val="004055B0"/>
    <w:rsid w:val="00410C6B"/>
    <w:rsid w:val="00424726"/>
    <w:rsid w:val="004312C4"/>
    <w:rsid w:val="00432370"/>
    <w:rsid w:val="0043393F"/>
    <w:rsid w:val="00443173"/>
    <w:rsid w:val="00453152"/>
    <w:rsid w:val="00453C7E"/>
    <w:rsid w:val="00487170"/>
    <w:rsid w:val="00497369"/>
    <w:rsid w:val="004A79EE"/>
    <w:rsid w:val="004B7A6F"/>
    <w:rsid w:val="004D0263"/>
    <w:rsid w:val="004E0C39"/>
    <w:rsid w:val="004E4AE9"/>
    <w:rsid w:val="004F1E2E"/>
    <w:rsid w:val="004F2853"/>
    <w:rsid w:val="004F7C6B"/>
    <w:rsid w:val="00501AAD"/>
    <w:rsid w:val="005121E0"/>
    <w:rsid w:val="005260EF"/>
    <w:rsid w:val="00546A01"/>
    <w:rsid w:val="00580849"/>
    <w:rsid w:val="00595F28"/>
    <w:rsid w:val="005A3BCD"/>
    <w:rsid w:val="005C761C"/>
    <w:rsid w:val="005E1845"/>
    <w:rsid w:val="005E3607"/>
    <w:rsid w:val="005E42A8"/>
    <w:rsid w:val="005F0B38"/>
    <w:rsid w:val="005F7333"/>
    <w:rsid w:val="006119E7"/>
    <w:rsid w:val="006273A7"/>
    <w:rsid w:val="006355FF"/>
    <w:rsid w:val="0066049E"/>
    <w:rsid w:val="006727DC"/>
    <w:rsid w:val="00687D1E"/>
    <w:rsid w:val="006D6C31"/>
    <w:rsid w:val="006E06EE"/>
    <w:rsid w:val="006E3239"/>
    <w:rsid w:val="006E533A"/>
    <w:rsid w:val="006E5D9E"/>
    <w:rsid w:val="006E697F"/>
    <w:rsid w:val="006F072F"/>
    <w:rsid w:val="007039F9"/>
    <w:rsid w:val="0073456D"/>
    <w:rsid w:val="00770102"/>
    <w:rsid w:val="007743F3"/>
    <w:rsid w:val="007749CB"/>
    <w:rsid w:val="00781247"/>
    <w:rsid w:val="00783A49"/>
    <w:rsid w:val="007852BE"/>
    <w:rsid w:val="00786190"/>
    <w:rsid w:val="00790D64"/>
    <w:rsid w:val="007912CF"/>
    <w:rsid w:val="007A0E1E"/>
    <w:rsid w:val="007B0CC5"/>
    <w:rsid w:val="007C3C63"/>
    <w:rsid w:val="007D1ECF"/>
    <w:rsid w:val="007D4239"/>
    <w:rsid w:val="007E1BD0"/>
    <w:rsid w:val="007E6B0D"/>
    <w:rsid w:val="007E70A2"/>
    <w:rsid w:val="008046BF"/>
    <w:rsid w:val="0082552C"/>
    <w:rsid w:val="0083570C"/>
    <w:rsid w:val="00882C87"/>
    <w:rsid w:val="008B02FB"/>
    <w:rsid w:val="008C3B86"/>
    <w:rsid w:val="008D7D65"/>
    <w:rsid w:val="008F398B"/>
    <w:rsid w:val="008F4356"/>
    <w:rsid w:val="009114B7"/>
    <w:rsid w:val="00913581"/>
    <w:rsid w:val="00924E8D"/>
    <w:rsid w:val="00942632"/>
    <w:rsid w:val="0095129F"/>
    <w:rsid w:val="00956CFD"/>
    <w:rsid w:val="00957C60"/>
    <w:rsid w:val="00960291"/>
    <w:rsid w:val="009612D1"/>
    <w:rsid w:val="00972C1B"/>
    <w:rsid w:val="009745BF"/>
    <w:rsid w:val="00981A5C"/>
    <w:rsid w:val="00987C8A"/>
    <w:rsid w:val="009A5E16"/>
    <w:rsid w:val="009B1139"/>
    <w:rsid w:val="009B2255"/>
    <w:rsid w:val="009C6F77"/>
    <w:rsid w:val="009C748F"/>
    <w:rsid w:val="009E00FC"/>
    <w:rsid w:val="009E12D5"/>
    <w:rsid w:val="009E2945"/>
    <w:rsid w:val="00A00539"/>
    <w:rsid w:val="00A27949"/>
    <w:rsid w:val="00A34793"/>
    <w:rsid w:val="00A635E2"/>
    <w:rsid w:val="00A74658"/>
    <w:rsid w:val="00A7677A"/>
    <w:rsid w:val="00AD03EA"/>
    <w:rsid w:val="00AD4731"/>
    <w:rsid w:val="00AF4ED3"/>
    <w:rsid w:val="00AF5FFD"/>
    <w:rsid w:val="00B06C15"/>
    <w:rsid w:val="00B46AC2"/>
    <w:rsid w:val="00B77E62"/>
    <w:rsid w:val="00B80405"/>
    <w:rsid w:val="00B97ACD"/>
    <w:rsid w:val="00BB0EF7"/>
    <w:rsid w:val="00BB3E61"/>
    <w:rsid w:val="00BF0AA6"/>
    <w:rsid w:val="00BF2BA0"/>
    <w:rsid w:val="00C005CB"/>
    <w:rsid w:val="00C0593E"/>
    <w:rsid w:val="00C3026C"/>
    <w:rsid w:val="00C3067E"/>
    <w:rsid w:val="00C33B1B"/>
    <w:rsid w:val="00C37AE9"/>
    <w:rsid w:val="00C43A3E"/>
    <w:rsid w:val="00C53D88"/>
    <w:rsid w:val="00C5423D"/>
    <w:rsid w:val="00CB4F81"/>
    <w:rsid w:val="00CB68CA"/>
    <w:rsid w:val="00CC2A39"/>
    <w:rsid w:val="00CD316F"/>
    <w:rsid w:val="00CF5214"/>
    <w:rsid w:val="00D541CA"/>
    <w:rsid w:val="00D70327"/>
    <w:rsid w:val="00D709B3"/>
    <w:rsid w:val="00D87343"/>
    <w:rsid w:val="00D91BAE"/>
    <w:rsid w:val="00D9353A"/>
    <w:rsid w:val="00DA4AB0"/>
    <w:rsid w:val="00DA777B"/>
    <w:rsid w:val="00DB135E"/>
    <w:rsid w:val="00DC2649"/>
    <w:rsid w:val="00DE1823"/>
    <w:rsid w:val="00DE3486"/>
    <w:rsid w:val="00DE5C5D"/>
    <w:rsid w:val="00E103C5"/>
    <w:rsid w:val="00E10C1B"/>
    <w:rsid w:val="00E11044"/>
    <w:rsid w:val="00E5404A"/>
    <w:rsid w:val="00E6762C"/>
    <w:rsid w:val="00E76AF6"/>
    <w:rsid w:val="00E92CE1"/>
    <w:rsid w:val="00ED3312"/>
    <w:rsid w:val="00ED39B8"/>
    <w:rsid w:val="00ED4549"/>
    <w:rsid w:val="00EE0337"/>
    <w:rsid w:val="00EF68B6"/>
    <w:rsid w:val="00F06FDC"/>
    <w:rsid w:val="00F1168F"/>
    <w:rsid w:val="00F23159"/>
    <w:rsid w:val="00F249FD"/>
    <w:rsid w:val="00F24DC6"/>
    <w:rsid w:val="00F52A5E"/>
    <w:rsid w:val="00F607C4"/>
    <w:rsid w:val="00F8124A"/>
    <w:rsid w:val="00F8203D"/>
    <w:rsid w:val="00FE171C"/>
    <w:rsid w:val="00FE1ECC"/>
    <w:rsid w:val="00FF4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227D6D"/>
  <w15:chartTrackingRefBased/>
  <w15:docId w15:val="{FD1B58B3-D629-4BA4-9113-287326E9A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00FC"/>
    <w:pPr>
      <w:spacing w:after="180" w:line="274" w:lineRule="auto"/>
    </w:pPr>
  </w:style>
  <w:style w:type="paragraph" w:styleId="Ttulo1">
    <w:name w:val="heading 1"/>
    <w:basedOn w:val="Normal"/>
    <w:next w:val="Normal"/>
    <w:link w:val="Ttulo1Car"/>
    <w:uiPriority w:val="9"/>
    <w:qFormat/>
    <w:rsid w:val="006E3239"/>
    <w:pPr>
      <w:keepNext/>
      <w:keepLines/>
      <w:spacing w:before="360" w:after="0" w:line="240" w:lineRule="auto"/>
      <w:outlineLvl w:val="0"/>
    </w:pPr>
    <w:rPr>
      <w:rFonts w:asciiTheme="majorHAnsi" w:eastAsiaTheme="majorEastAsia" w:hAnsiTheme="majorHAnsi" w:cstheme="majorBidi"/>
      <w:bCs/>
      <w:color w:val="44546A" w:themeColor="text2"/>
      <w:sz w:val="32"/>
      <w:szCs w:val="2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E3239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b/>
      <w:bCs/>
      <w:color w:val="A5A5A5" w:themeColor="accent3"/>
      <w:sz w:val="28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E3239"/>
    <w:pPr>
      <w:keepNext/>
      <w:keepLines/>
      <w:spacing w:before="20" w:after="0" w:line="240" w:lineRule="auto"/>
      <w:outlineLvl w:val="2"/>
    </w:pPr>
    <w:rPr>
      <w:rFonts w:eastAsiaTheme="majorEastAsia" w:cstheme="majorBidi"/>
      <w:b/>
      <w:bCs/>
      <w:color w:val="44546A" w:themeColor="text2"/>
      <w:sz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E323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262626" w:themeColor="text1" w:themeTint="D9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E323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000000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E3239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000000" w:themeColor="text1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E3239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4546A" w:themeColor="text2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E3239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000000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E3239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E3239"/>
    <w:rPr>
      <w:rFonts w:asciiTheme="majorHAnsi" w:eastAsiaTheme="majorEastAsia" w:hAnsiTheme="majorHAnsi" w:cstheme="majorBidi"/>
      <w:bCs/>
      <w:color w:val="44546A" w:themeColor="text2"/>
      <w:sz w:val="32"/>
      <w:szCs w:val="28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E3239"/>
    <w:rPr>
      <w:rFonts w:asciiTheme="majorHAnsi" w:eastAsiaTheme="majorEastAsia" w:hAnsiTheme="majorHAnsi" w:cstheme="majorBidi"/>
      <w:b/>
      <w:bCs/>
      <w:color w:val="A5A5A5" w:themeColor="accent3"/>
      <w:sz w:val="28"/>
      <w:szCs w:val="26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E3239"/>
    <w:rPr>
      <w:rFonts w:eastAsiaTheme="majorEastAsia" w:cstheme="majorBidi"/>
      <w:b/>
      <w:bCs/>
      <w:color w:val="44546A" w:themeColor="text2"/>
      <w:sz w:val="24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E3239"/>
    <w:rPr>
      <w:rFonts w:asciiTheme="majorHAnsi" w:eastAsiaTheme="majorEastAsia" w:hAnsiTheme="majorHAnsi" w:cstheme="majorBidi"/>
      <w:b/>
      <w:bCs/>
      <w:i/>
      <w:iCs/>
      <w:color w:val="262626" w:themeColor="text1" w:themeTint="D9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E3239"/>
    <w:rPr>
      <w:rFonts w:asciiTheme="majorHAnsi" w:eastAsiaTheme="majorEastAsia" w:hAnsiTheme="majorHAnsi" w:cstheme="majorBidi"/>
      <w:color w:val="000000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E3239"/>
    <w:rPr>
      <w:rFonts w:asciiTheme="majorHAnsi" w:eastAsiaTheme="majorEastAsia" w:hAnsiTheme="majorHAnsi" w:cstheme="majorBidi"/>
      <w:i/>
      <w:iCs/>
      <w:color w:val="000000" w:themeColor="text1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E3239"/>
    <w:rPr>
      <w:rFonts w:asciiTheme="majorHAnsi" w:eastAsiaTheme="majorEastAsia" w:hAnsiTheme="majorHAnsi" w:cstheme="majorBidi"/>
      <w:i/>
      <w:iCs/>
      <w:color w:val="44546A" w:themeColor="text2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E3239"/>
    <w:rPr>
      <w:rFonts w:asciiTheme="majorHAnsi" w:eastAsiaTheme="majorEastAsia" w:hAnsiTheme="majorHAnsi" w:cstheme="majorBidi"/>
      <w:color w:val="000000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E3239"/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6E3239"/>
    <w:pPr>
      <w:spacing w:line="240" w:lineRule="auto"/>
    </w:pPr>
    <w:rPr>
      <w:rFonts w:eastAsiaTheme="minorEastAsia"/>
      <w:b/>
      <w:bCs/>
      <w:smallCaps/>
      <w:color w:val="44546A" w:themeColor="text2"/>
      <w:spacing w:val="6"/>
      <w:szCs w:val="18"/>
    </w:rPr>
  </w:style>
  <w:style w:type="paragraph" w:styleId="Ttulo">
    <w:name w:val="Title"/>
    <w:basedOn w:val="Normal"/>
    <w:next w:val="Normal"/>
    <w:link w:val="TtuloCar"/>
    <w:uiPriority w:val="10"/>
    <w:qFormat/>
    <w:rsid w:val="006E3239"/>
    <w:pPr>
      <w:spacing w:after="120" w:line="240" w:lineRule="auto"/>
      <w:contextualSpacing/>
    </w:pPr>
    <w:rPr>
      <w:rFonts w:asciiTheme="majorHAnsi" w:eastAsiaTheme="majorEastAsia" w:hAnsiTheme="majorHAnsi" w:cstheme="majorBidi"/>
      <w:color w:val="44546A" w:themeColor="text2"/>
      <w:spacing w:val="30"/>
      <w:kern w:val="28"/>
      <w:sz w:val="72"/>
      <w:szCs w:val="52"/>
      <w14:ligatures w14:val="standard"/>
      <w14:numForm w14:val="oldStyle"/>
    </w:rPr>
  </w:style>
  <w:style w:type="character" w:customStyle="1" w:styleId="TtuloCar">
    <w:name w:val="Título Car"/>
    <w:basedOn w:val="Fuentedeprrafopredeter"/>
    <w:link w:val="Ttulo"/>
    <w:uiPriority w:val="10"/>
    <w:rsid w:val="006E3239"/>
    <w:rPr>
      <w:rFonts w:asciiTheme="majorHAnsi" w:eastAsiaTheme="majorEastAsia" w:hAnsiTheme="majorHAnsi" w:cstheme="majorBidi"/>
      <w:color w:val="44546A" w:themeColor="text2"/>
      <w:spacing w:val="30"/>
      <w:kern w:val="28"/>
      <w:sz w:val="72"/>
      <w:szCs w:val="52"/>
      <w14:ligatures w14:val="standard"/>
      <w14:numForm w14:val="oldStyle"/>
    </w:rPr>
  </w:style>
  <w:style w:type="paragraph" w:styleId="Subttulo">
    <w:name w:val="Subtitle"/>
    <w:basedOn w:val="Normal"/>
    <w:next w:val="Normal"/>
    <w:link w:val="SubttuloCar"/>
    <w:uiPriority w:val="11"/>
    <w:qFormat/>
    <w:rsid w:val="006E3239"/>
    <w:pPr>
      <w:numPr>
        <w:ilvl w:val="1"/>
      </w:numPr>
    </w:pPr>
    <w:rPr>
      <w:rFonts w:eastAsiaTheme="majorEastAsia" w:cstheme="majorBidi"/>
      <w:iCs/>
      <w:color w:val="50637D" w:themeColor="text2" w:themeTint="E6"/>
      <w:sz w:val="32"/>
      <w:szCs w:val="24"/>
      <w14:ligatures w14:val="standard"/>
    </w:rPr>
  </w:style>
  <w:style w:type="character" w:customStyle="1" w:styleId="SubttuloCar">
    <w:name w:val="Subtítulo Car"/>
    <w:basedOn w:val="Fuentedeprrafopredeter"/>
    <w:link w:val="Subttulo"/>
    <w:uiPriority w:val="11"/>
    <w:rsid w:val="006E3239"/>
    <w:rPr>
      <w:rFonts w:eastAsiaTheme="majorEastAsia" w:cstheme="majorBidi"/>
      <w:iCs/>
      <w:color w:val="50637D" w:themeColor="text2" w:themeTint="E6"/>
      <w:sz w:val="32"/>
      <w:szCs w:val="24"/>
      <w14:ligatures w14:val="standard"/>
    </w:rPr>
  </w:style>
  <w:style w:type="character" w:styleId="Fuerte">
    <w:name w:val="Strong"/>
    <w:basedOn w:val="Fuentedeprrafopredeter"/>
    <w:uiPriority w:val="22"/>
    <w:qFormat/>
    <w:rsid w:val="006E3239"/>
    <w:rPr>
      <w:b/>
      <w:bCs/>
      <w:color w:val="50637D" w:themeColor="text2" w:themeTint="E6"/>
    </w:rPr>
  </w:style>
  <w:style w:type="character" w:styleId="nfasis">
    <w:name w:val="Emphasis"/>
    <w:basedOn w:val="Fuentedeprrafopredeter"/>
    <w:uiPriority w:val="20"/>
    <w:qFormat/>
    <w:rsid w:val="006E3239"/>
    <w:rPr>
      <w:b w:val="0"/>
      <w:i/>
      <w:iCs/>
      <w:color w:val="44546A" w:themeColor="text2"/>
    </w:rPr>
  </w:style>
  <w:style w:type="paragraph" w:styleId="Sinespaciado">
    <w:name w:val="No Spacing"/>
    <w:link w:val="SinespaciadoCar"/>
    <w:uiPriority w:val="1"/>
    <w:qFormat/>
    <w:rsid w:val="006E3239"/>
    <w:pPr>
      <w:spacing w:after="0" w:line="240" w:lineRule="auto"/>
    </w:pPr>
  </w:style>
  <w:style w:type="character" w:customStyle="1" w:styleId="SinespaciadoCar">
    <w:name w:val="Sin espaciado Car"/>
    <w:basedOn w:val="Fuentedeprrafopredeter"/>
    <w:link w:val="Sinespaciado"/>
    <w:uiPriority w:val="1"/>
    <w:rsid w:val="006E3239"/>
  </w:style>
  <w:style w:type="paragraph" w:styleId="Prrafodelista">
    <w:name w:val="List Paragraph"/>
    <w:basedOn w:val="Normal"/>
    <w:uiPriority w:val="34"/>
    <w:qFormat/>
    <w:rsid w:val="006E3239"/>
    <w:pPr>
      <w:spacing w:line="240" w:lineRule="auto"/>
      <w:ind w:left="720" w:hanging="288"/>
      <w:contextualSpacing/>
    </w:pPr>
    <w:rPr>
      <w:color w:val="44546A" w:themeColor="text2"/>
    </w:rPr>
  </w:style>
  <w:style w:type="paragraph" w:styleId="Cita">
    <w:name w:val="Quote"/>
    <w:basedOn w:val="Normal"/>
    <w:next w:val="Normal"/>
    <w:link w:val="CitaCar"/>
    <w:uiPriority w:val="29"/>
    <w:qFormat/>
    <w:rsid w:val="006E3239"/>
    <w:pPr>
      <w:pBdr>
        <w:left w:val="single" w:sz="48" w:space="13" w:color="4472C4" w:themeColor="accent1"/>
      </w:pBdr>
      <w:spacing w:after="0" w:line="360" w:lineRule="auto"/>
    </w:pPr>
    <w:rPr>
      <w:rFonts w:asciiTheme="majorHAnsi" w:eastAsiaTheme="minorEastAsia" w:hAnsiTheme="majorHAnsi"/>
      <w:b/>
      <w:i/>
      <w:iCs/>
      <w:color w:val="4472C4" w:themeColor="accent1"/>
      <w:sz w:val="24"/>
    </w:rPr>
  </w:style>
  <w:style w:type="character" w:customStyle="1" w:styleId="CitaCar">
    <w:name w:val="Cita Car"/>
    <w:basedOn w:val="Fuentedeprrafopredeter"/>
    <w:link w:val="Cita"/>
    <w:uiPriority w:val="29"/>
    <w:rsid w:val="006E3239"/>
    <w:rPr>
      <w:rFonts w:asciiTheme="majorHAnsi" w:eastAsiaTheme="minorEastAsia" w:hAnsiTheme="majorHAnsi"/>
      <w:b/>
      <w:i/>
      <w:iCs/>
      <w:color w:val="4472C4" w:themeColor="accent1"/>
      <w:sz w:val="24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E3239"/>
    <w:pPr>
      <w:pBdr>
        <w:left w:val="single" w:sz="48" w:space="13" w:color="ED7D31" w:themeColor="accent2"/>
      </w:pBdr>
      <w:spacing w:before="240" w:after="120" w:line="300" w:lineRule="auto"/>
    </w:pPr>
    <w:rPr>
      <w:rFonts w:eastAsiaTheme="minorEastAsia"/>
      <w:b/>
      <w:bCs/>
      <w:i/>
      <w:iCs/>
      <w:color w:val="ED7D31" w:themeColor="accent2"/>
      <w:sz w:val="26"/>
      <w14:ligatures w14:val="standard"/>
      <w14:numForm w14:val="oldStyle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E3239"/>
    <w:rPr>
      <w:rFonts w:eastAsiaTheme="minorEastAsia"/>
      <w:b/>
      <w:bCs/>
      <w:i/>
      <w:iCs/>
      <w:color w:val="ED7D31" w:themeColor="accent2"/>
      <w:sz w:val="26"/>
      <w14:ligatures w14:val="standard"/>
      <w14:numForm w14:val="oldStyle"/>
    </w:rPr>
  </w:style>
  <w:style w:type="character" w:styleId="nfasissutil">
    <w:name w:val="Subtle Emphasis"/>
    <w:basedOn w:val="Fuentedeprrafopredeter"/>
    <w:uiPriority w:val="19"/>
    <w:qFormat/>
    <w:rsid w:val="006E3239"/>
    <w:rPr>
      <w:i/>
      <w:iCs/>
      <w:color w:val="000000"/>
    </w:rPr>
  </w:style>
  <w:style w:type="character" w:styleId="nfasisintenso">
    <w:name w:val="Intense Emphasis"/>
    <w:basedOn w:val="Fuentedeprrafopredeter"/>
    <w:uiPriority w:val="21"/>
    <w:qFormat/>
    <w:rsid w:val="006E3239"/>
    <w:rPr>
      <w:b/>
      <w:bCs/>
      <w:i/>
      <w:iCs/>
      <w:color w:val="44546A" w:themeColor="text2"/>
    </w:rPr>
  </w:style>
  <w:style w:type="character" w:styleId="Referenciasutil">
    <w:name w:val="Subtle Reference"/>
    <w:basedOn w:val="Fuentedeprrafopredeter"/>
    <w:uiPriority w:val="31"/>
    <w:qFormat/>
    <w:rsid w:val="006E3239"/>
    <w:rPr>
      <w:smallCaps/>
      <w:color w:val="000000"/>
      <w:u w:val="single"/>
    </w:rPr>
  </w:style>
  <w:style w:type="character" w:styleId="Referenciaintensa">
    <w:name w:val="Intense Reference"/>
    <w:basedOn w:val="Fuentedeprrafopredeter"/>
    <w:uiPriority w:val="32"/>
    <w:qFormat/>
    <w:rsid w:val="006E3239"/>
    <w:rPr>
      <w:rFonts w:asciiTheme="minorHAnsi" w:hAnsiTheme="minorHAnsi"/>
      <w:b/>
      <w:bCs/>
      <w:smallCaps/>
      <w:color w:val="44546A" w:themeColor="text2"/>
      <w:spacing w:val="5"/>
      <w:sz w:val="22"/>
      <w:u w:val="single"/>
    </w:rPr>
  </w:style>
  <w:style w:type="character" w:styleId="Ttulodellibro">
    <w:name w:val="Book Title"/>
    <w:basedOn w:val="Fuentedeprrafopredeter"/>
    <w:uiPriority w:val="33"/>
    <w:qFormat/>
    <w:rsid w:val="006E3239"/>
    <w:rPr>
      <w:rFonts w:asciiTheme="majorHAnsi" w:hAnsiTheme="majorHAnsi"/>
      <w:b/>
      <w:bCs/>
      <w:caps w:val="0"/>
      <w:smallCaps/>
      <w:color w:val="44546A" w:themeColor="text2"/>
      <w:spacing w:val="10"/>
      <w:sz w:val="22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6E3239"/>
    <w:pPr>
      <w:spacing w:before="480" w:line="264" w:lineRule="auto"/>
      <w:outlineLvl w:val="9"/>
    </w:pPr>
    <w:rPr>
      <w:b/>
    </w:rPr>
  </w:style>
  <w:style w:type="paragraph" w:styleId="Encabezado">
    <w:name w:val="header"/>
    <w:basedOn w:val="Normal"/>
    <w:link w:val="EncabezadoCar"/>
    <w:uiPriority w:val="99"/>
    <w:unhideWhenUsed/>
    <w:rsid w:val="009114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114B7"/>
  </w:style>
  <w:style w:type="paragraph" w:styleId="Piedepgina">
    <w:name w:val="footer"/>
    <w:basedOn w:val="Normal"/>
    <w:link w:val="PiedepginaCar"/>
    <w:uiPriority w:val="99"/>
    <w:unhideWhenUsed/>
    <w:rsid w:val="009114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114B7"/>
  </w:style>
  <w:style w:type="character" w:styleId="Nmerodepgina">
    <w:name w:val="page number"/>
    <w:basedOn w:val="Fuentedeprrafopredeter"/>
    <w:uiPriority w:val="99"/>
    <w:semiHidden/>
    <w:unhideWhenUsed/>
    <w:rsid w:val="00CC2A39"/>
  </w:style>
  <w:style w:type="paragraph" w:styleId="Textodeglobo">
    <w:name w:val="Balloon Text"/>
    <w:basedOn w:val="Normal"/>
    <w:link w:val="TextodegloboCar"/>
    <w:uiPriority w:val="99"/>
    <w:semiHidden/>
    <w:unhideWhenUsed/>
    <w:rsid w:val="009B22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B2255"/>
    <w:rPr>
      <w:rFonts w:ascii="Segoe UI" w:hAnsi="Segoe UI" w:cs="Segoe UI"/>
      <w:sz w:val="18"/>
      <w:szCs w:val="18"/>
    </w:rPr>
  </w:style>
  <w:style w:type="paragraph" w:customStyle="1" w:styleId="PersonalName">
    <w:name w:val="Personal Name"/>
    <w:basedOn w:val="Ttulo"/>
    <w:qFormat/>
    <w:rsid w:val="006E3239"/>
    <w:rPr>
      <w:b/>
      <w:caps/>
      <w:color w:val="000000"/>
      <w:sz w:val="28"/>
      <w:szCs w:val="28"/>
    </w:rPr>
  </w:style>
  <w:style w:type="table" w:styleId="Tablaconcuadrcula">
    <w:name w:val="Table Grid"/>
    <w:basedOn w:val="Tablanormal"/>
    <w:uiPriority w:val="39"/>
    <w:rsid w:val="004D02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CB4F81"/>
    <w:rPr>
      <w:color w:val="0563C1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CB4F81"/>
    <w:rPr>
      <w:color w:val="605E5C"/>
      <w:shd w:val="clear" w:color="auto" w:fill="E1DFDD"/>
    </w:rPr>
  </w:style>
  <w:style w:type="paragraph" w:styleId="Textoindependiente2">
    <w:name w:val="Body Text 2"/>
    <w:basedOn w:val="Normal"/>
    <w:link w:val="Textoindependiente2Car"/>
    <w:rsid w:val="006F072F"/>
    <w:pPr>
      <w:spacing w:after="0" w:line="480" w:lineRule="auto"/>
      <w:jc w:val="both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6F072F"/>
    <w:rPr>
      <w:rFonts w:ascii="Times New Roman" w:eastAsia="Times New Roman" w:hAnsi="Times New Roman" w:cs="Times New Roman"/>
      <w:sz w:val="24"/>
      <w:szCs w:val="20"/>
      <w:lang w:eastAsia="es-ES"/>
    </w:rPr>
  </w:style>
  <w:style w:type="paragraph" w:customStyle="1" w:styleId="TableParagraph">
    <w:name w:val="Table Paragraph"/>
    <w:basedOn w:val="Normal"/>
    <w:uiPriority w:val="1"/>
    <w:qFormat/>
    <w:rsid w:val="00B46AC2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es-ES"/>
    </w:rPr>
  </w:style>
  <w:style w:type="paragraph" w:styleId="NormalWeb">
    <w:name w:val="Normal (Web)"/>
    <w:basedOn w:val="Normal"/>
    <w:uiPriority w:val="99"/>
    <w:semiHidden/>
    <w:unhideWhenUsed/>
    <w:rsid w:val="006E533A"/>
    <w:rPr>
      <w:rFonts w:ascii="Times New Roman" w:hAnsi="Times New Roman" w:cs="Times New Roman"/>
      <w:sz w:val="24"/>
      <w:szCs w:val="24"/>
    </w:rPr>
  </w:style>
  <w:style w:type="character" w:styleId="Mencinsinresolver">
    <w:name w:val="Unresolved Mention"/>
    <w:basedOn w:val="Fuentedeprrafopredeter"/>
    <w:uiPriority w:val="99"/>
    <w:semiHidden/>
    <w:unhideWhenUsed/>
    <w:rsid w:val="009612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2417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7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file:///C:\Users\cbeltran\Downloads\contactenos@putumayo.gov.co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rolina\Downloads\Membrete%20INS%20(1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E6C0645B871654BA215DB4360B727C9" ma:contentTypeVersion="12" ma:contentTypeDescription="Crear nuevo documento." ma:contentTypeScope="" ma:versionID="0cf90da0c7f1d6f675fa2e2b87080be1">
  <xsd:schema xmlns:xsd="http://www.w3.org/2001/XMLSchema" xmlns:xs="http://www.w3.org/2001/XMLSchema" xmlns:p="http://schemas.microsoft.com/office/2006/metadata/properties" xmlns:ns2="a8f0d7c9-b29f-41df-8bdf-b3b1e1d527a8" xmlns:ns3="58c467dd-7746-4408-bbc3-431792df0280" targetNamespace="http://schemas.microsoft.com/office/2006/metadata/properties" ma:root="true" ma:fieldsID="6c45933745879f7e0135a9a20fa3857c" ns2:_="" ns3:_="">
    <xsd:import namespace="a8f0d7c9-b29f-41df-8bdf-b3b1e1d527a8"/>
    <xsd:import namespace="58c467dd-7746-4408-bbc3-431792df02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f0d7c9-b29f-41df-8bdf-b3b1e1d527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Etiquetas de imagen" ma:readOnly="false" ma:fieldId="{5cf76f15-5ced-4ddc-b409-7134ff3c332f}" ma:taxonomyMulti="true" ma:sspId="8f1391af-17dd-4f80-8631-644a09552ef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c467dd-7746-4408-bbc3-431792df0280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4f5907f-fe05-42f6-a656-5079c0012e5d}" ma:internalName="TaxCatchAll" ma:showField="CatchAllData" ma:web="58c467dd-7746-4408-bbc3-431792df02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8f0d7c9-b29f-41df-8bdf-b3b1e1d527a8">
      <Terms xmlns="http://schemas.microsoft.com/office/infopath/2007/PartnerControls"/>
    </lcf76f155ced4ddcb4097134ff3c332f>
    <TaxCatchAll xmlns="58c467dd-7746-4408-bbc3-431792df0280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6B9ECF0223A2846BE5B0D1FEF5C8D7B" ma:contentTypeVersion="15" ma:contentTypeDescription="Crear nuevo documento." ma:contentTypeScope="" ma:versionID="8034869cb59d31cac9138aeab0d43d16">
  <xsd:schema xmlns:xsd="http://www.w3.org/2001/XMLSchema" xmlns:xs="http://www.w3.org/2001/XMLSchema" xmlns:p="http://schemas.microsoft.com/office/2006/metadata/properties" xmlns:ns1="c55f4233-694a-42b1-bd72-cc55cefea4b3" xmlns:ns2="http://schemas.microsoft.com/sharepoint/v3" xmlns:ns3="3bfbf733-a6c3-488d-a481-abc1b690c7db" xmlns:ns4="dc5999f7-1524-496f-baca-999f8631e659" targetNamespace="http://schemas.microsoft.com/office/2006/metadata/properties" ma:root="true" ma:fieldsID="e98a2816a05273538d2de02ab9b974e0" ns1:_="" ns2:_="" ns3:_="" ns4:_="">
    <xsd:import namespace="c55f4233-694a-42b1-bd72-cc55cefea4b3"/>
    <xsd:import namespace="http://schemas.microsoft.com/sharepoint/v3"/>
    <xsd:import namespace="3bfbf733-a6c3-488d-a481-abc1b690c7db"/>
    <xsd:import namespace="dc5999f7-1524-496f-baca-999f8631e659"/>
    <xsd:element name="properties">
      <xsd:complexType>
        <xsd:sequence>
          <xsd:element name="documentManagement">
            <xsd:complexType>
              <xsd:all>
                <xsd:element ref="ns1:Nivel_x0020_de_x0020_Proceso" minOccurs="0"/>
                <xsd:element ref="ns1:Proceso"/>
                <xsd:element ref="ns1:Tipo_x0020_de_x0020_Documento" minOccurs="0"/>
                <xsd:element ref="ns1:Clasificaci_x00f3_n_x0020_de_x0020_Documento" minOccurs="0"/>
                <xsd:element ref="ns1:C_x00f3_digo" minOccurs="0"/>
                <xsd:element ref="ns1:Bloque" minOccurs="0"/>
                <xsd:element ref="ns1:Grupo_x0020_o_x0020_Dependencia" minOccurs="0"/>
                <xsd:element ref="ns3:_dlc_DocIdUrl" minOccurs="0"/>
                <xsd:element ref="ns3:_dlc_DocIdPersistId" minOccurs="0"/>
                <xsd:element ref="ns3:_dlc_DocId" minOccurs="0"/>
                <xsd:element ref="ns2:AverageRating" minOccurs="0"/>
                <xsd:element ref="ns2:RatingCount" minOccurs="0"/>
                <xsd:element ref="ns2:RatedBy" minOccurs="0"/>
                <xsd:element ref="ns2:Ratings" minOccurs="0"/>
                <xsd:element ref="ns2:LikesCount" minOccurs="0"/>
                <xsd:element ref="ns2:LikedBy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5f4233-694a-42b1-bd72-cc55cefea4b3" elementFormDefault="qualified">
    <xsd:import namespace="http://schemas.microsoft.com/office/2006/documentManagement/types"/>
    <xsd:import namespace="http://schemas.microsoft.com/office/infopath/2007/PartnerControls"/>
    <xsd:element name="Nivel_x0020_de_x0020_Proceso" ma:index="0" nillable="true" ma:displayName="Nivel de Proceso" ma:format="Dropdown" ma:internalName="Nivel_x0020_de_x0020_Proceso">
      <xsd:simpleType>
        <xsd:restriction base="dms:Choice">
          <xsd:enumeration value="Estratégicos"/>
          <xsd:enumeration value="Apoyo"/>
          <xsd:enumeration value="Misionales"/>
          <xsd:enumeration value="Control Institucional"/>
        </xsd:restriction>
      </xsd:simpleType>
    </xsd:element>
    <xsd:element name="Proceso" ma:index="1" ma:displayName="Proceso" ma:format="Dropdown" ma:internalName="Proceso">
      <xsd:simpleType>
        <xsd:restriction base="dms:Choice">
          <xsd:enumeration value="A01 – Gestión Humana"/>
          <xsd:enumeration value="A02 – Adquisición de Bienes y Servicios"/>
          <xsd:enumeration value="A03 – Gestión Documental"/>
          <xsd:enumeration value="A04 - Equipos de Laboratorio"/>
          <xsd:enumeration value="A05 – Gestión Ambiental"/>
          <xsd:enumeration value="A07 – Gestión Jurídica"/>
          <xsd:enumeration value="A08 – Atención al Ciudadano"/>
          <xsd:enumeration value="A09 – Gestión Financiera"/>
          <xsd:enumeration value="A10 Recursos Físicos"/>
          <xsd:enumeration value="D01 – Planeación Institucional"/>
          <xsd:enumeration value="D02 – Gestión de Calidad"/>
          <xsd:enumeration value="D03 – Comunicación Institucional"/>
          <xsd:enumeration value="D04 – Tecnologías de Información y Comunicación"/>
          <xsd:enumeration value="E01 – Control Institucional"/>
          <xsd:enumeration value="R01 – Redes en Salud Pública"/>
          <xsd:enumeration value="R02 – Vigilancia y Análisis del Riesgo en Salud Pública"/>
          <xsd:enumeration value="R03 – Investigación en Salud Pública"/>
          <xsd:enumeration value="R04 – Producción"/>
          <xsd:enumeration value="R05 – Observatorio Nacional de Salud"/>
        </xsd:restriction>
      </xsd:simpleType>
    </xsd:element>
    <xsd:element name="Tipo_x0020_de_x0020_Documento" ma:index="3" nillable="true" ma:displayName="Tipo de Documento" ma:format="Dropdown" ma:internalName="Tipo_x0020_de_x0020_Documento">
      <xsd:simpleType>
        <xsd:restriction base="dms:Choice">
          <xsd:enumeration value="Caracterización"/>
          <xsd:enumeration value="Formatos"/>
          <xsd:enumeration value="Instructivos"/>
          <xsd:enumeration value="Manuales"/>
          <xsd:enumeration value="Métodos de ensayo"/>
          <xsd:enumeration value="Plantilla"/>
          <xsd:enumeration value="Plantillas"/>
          <xsd:enumeration value="Procedimientos"/>
        </xsd:restriction>
      </xsd:simpleType>
    </xsd:element>
    <xsd:element name="Clasificaci_x00f3_n_x0020_de_x0020_Documento" ma:index="4" nillable="true" ma:displayName="Clasificación de Documento" ma:format="Dropdown" ma:internalName="Clasificaci_x00f3_n_x0020_de_x0020_Documento">
      <xsd:simpleType>
        <xsd:restriction base="dms:Choice">
          <xsd:enumeration value="Específicos"/>
          <xsd:enumeration value="Transversales"/>
        </xsd:restriction>
      </xsd:simpleType>
    </xsd:element>
    <xsd:element name="C_x00f3_digo" ma:index="5" nillable="true" ma:displayName="Nombre." ma:internalName="C_x00f3_digo">
      <xsd:simpleType>
        <xsd:restriction base="dms:Text">
          <xsd:maxLength value="255"/>
        </xsd:restriction>
      </xsd:simpleType>
    </xsd:element>
    <xsd:element name="Bloque" ma:index="6" nillable="true" ma:displayName="Bloque" ma:internalName="Bloque">
      <xsd:simpleType>
        <xsd:restriction base="dms:Text">
          <xsd:maxLength value="255"/>
        </xsd:restriction>
      </xsd:simpleType>
    </xsd:element>
    <xsd:element name="Grupo_x0020_o_x0020_Dependencia" ma:index="7" nillable="true" ma:displayName="Grupo o Dependencia" ma:internalName="Grupo_x0020_o_x0020_Dependencia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8" nillable="true" ma:displayName="Clasificación (0-5)" ma:decimals="2" ma:description="Valor promedio de todas las clasificaciones que se han enviado" ma:internalName="AverageRating" ma:readOnly="true">
      <xsd:simpleType>
        <xsd:restriction base="dms:Number"/>
      </xsd:simpleType>
    </xsd:element>
    <xsd:element name="RatingCount" ma:index="19" nillable="true" ma:displayName="Número de clasificaciones" ma:decimals="0" ma:description="Número de clasificaciones enviado" ma:internalName="RatingCount" ma:readOnly="true">
      <xsd:simpleType>
        <xsd:restriction base="dms:Number"/>
      </xsd:simpleType>
    </xsd:element>
    <xsd:element name="RatedBy" ma:index="20" nillable="true" ma:displayName="Valorado por" ma:description="Los usuarios valoraron el elemento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21" nillable="true" ma:displayName="Valoraciones de usuario" ma:description="Valoraciones de usuario para el elemento" ma:hidden="true" ma:internalName="Ratings">
      <xsd:simpleType>
        <xsd:restriction base="dms:Note"/>
      </xsd:simpleType>
    </xsd:element>
    <xsd:element name="LikesCount" ma:index="22" nillable="true" ma:displayName="Número de Me gusta" ma:internalName="LikesCount">
      <xsd:simpleType>
        <xsd:restriction base="dms:Unknown"/>
      </xsd:simpleType>
    </xsd:element>
    <xsd:element name="LikedBy" ma:index="23" nillable="true" ma:displayName="Gusta a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fbf733-a6c3-488d-a481-abc1b690c7db" elementFormDefault="qualified">
    <xsd:import namespace="http://schemas.microsoft.com/office/2006/documentManagement/types"/>
    <xsd:import namespace="http://schemas.microsoft.com/office/infopath/2007/PartnerControls"/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_dlc_DocId" ma:index="15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5999f7-1524-496f-baca-999f8631e659" elementFormDefault="qualified">
    <xsd:import namespace="http://schemas.microsoft.com/office/2006/documentManagement/types"/>
    <xsd:import namespace="http://schemas.microsoft.com/office/infopath/2007/PartnerControls"/>
    <xsd:element name="SharedWithUsers" ma:index="2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1" ma:displayName="Tipo de contenido"/>
        <xsd:element ref="dc:title" minOccurs="0" maxOccurs="1" ma:index="8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1A372F-E26F-4ECB-9655-99007F7C38FD}"/>
</file>

<file path=customXml/itemProps2.xml><?xml version="1.0" encoding="utf-8"?>
<ds:datastoreItem xmlns:ds="http://schemas.openxmlformats.org/officeDocument/2006/customXml" ds:itemID="{F9848922-A889-4F2F-8C84-5DE31AF3B77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BD7D4D0-AB11-426E-B348-27BA41B2B1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EB09150-3E87-4DE3-A60A-50A2B30A7BE9}">
  <ds:schemaRefs>
    <ds:schemaRef ds:uri="http://schemas.microsoft.com/office/2006/metadata/properties"/>
    <ds:schemaRef ds:uri="http://schemas.microsoft.com/office/infopath/2007/PartnerControls"/>
    <ds:schemaRef ds:uri="c55f4233-694a-42b1-bd72-cc55cefea4b3"/>
    <ds:schemaRef ds:uri="http://schemas.microsoft.com/sharepoint/v3"/>
    <ds:schemaRef ds:uri="dc5999f7-1524-496f-baca-999f8631e659"/>
  </ds:schemaRefs>
</ds:datastoreItem>
</file>

<file path=customXml/itemProps5.xml><?xml version="1.0" encoding="utf-8"?>
<ds:datastoreItem xmlns:ds="http://schemas.openxmlformats.org/officeDocument/2006/customXml" ds:itemID="{DD84B7BE-EF39-44F9-902F-4AE849D350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5f4233-694a-42b1-bd72-cc55cefea4b3"/>
    <ds:schemaRef ds:uri="http://schemas.microsoft.com/sharepoint/v3"/>
    <ds:schemaRef ds:uri="3bfbf733-a6c3-488d-a481-abc1b690c7db"/>
    <ds:schemaRef ds:uri="dc5999f7-1524-496f-baca-999f8631e6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Membrete INS (1)</Template>
  <TotalTime>3</TotalTime>
  <Pages>2</Pages>
  <Words>245</Words>
  <Characters>1350</Characters>
  <Application>Microsoft Office Word</Application>
  <DocSecurity>0</DocSecurity>
  <Lines>11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INSTITUTO NACIONAL DE SALUD. INS</dc:creator>
  <cp:keywords/>
  <dc:description/>
  <cp:lastModifiedBy>Cristian Javier Beltran Moreno</cp:lastModifiedBy>
  <cp:revision>2</cp:revision>
  <cp:lastPrinted>2026-05-15T14:30:00Z</cp:lastPrinted>
  <dcterms:created xsi:type="dcterms:W3CDTF">2026-05-25T15:30:00Z</dcterms:created>
  <dcterms:modified xsi:type="dcterms:W3CDTF">2026-05-25T15:30:00Z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0x0101002E6C0645B871654BA215DB4360B727C9</vt:lpwstr>
  </property>
  <property fmtid="{D5CDD505-2E9C-101B-9397-08002B2CF9AE}" pid="3" name="MSIP_Label_fc111285-cafa-4fc9-8a9a-bd902089b24f_Enabled">
    <vt:lpwstr>true</vt:lpwstr>
  </property>
  <property fmtid="{D5CDD505-2E9C-101B-9397-08002B2CF9AE}" pid="4" name="MSIP_Label_fc111285-cafa-4fc9-8a9a-bd902089b24f_SetDate">
    <vt:lpwstr>2026-02-26T14:09:28Z</vt:lpwstr>
  </property>
  <property fmtid="{D5CDD505-2E9C-101B-9397-08002B2CF9AE}" pid="5" name="MSIP_Label_fc111285-cafa-4fc9-8a9a-bd902089b24f_Method">
    <vt:lpwstr>Privileged</vt:lpwstr>
  </property>
  <property fmtid="{D5CDD505-2E9C-101B-9397-08002B2CF9AE}" pid="6" name="MSIP_Label_fc111285-cafa-4fc9-8a9a-bd902089b24f_Name">
    <vt:lpwstr>Public</vt:lpwstr>
  </property>
  <property fmtid="{D5CDD505-2E9C-101B-9397-08002B2CF9AE}" pid="7" name="MSIP_Label_fc111285-cafa-4fc9-8a9a-bd902089b24f_SiteId">
    <vt:lpwstr>cbc2c381-2f2e-4d93-91d1-506c9316ace7</vt:lpwstr>
  </property>
  <property fmtid="{D5CDD505-2E9C-101B-9397-08002B2CF9AE}" pid="8" name="MSIP_Label_fc111285-cafa-4fc9-8a9a-bd902089b24f_ActionId">
    <vt:lpwstr>fa9e6236-735b-485c-b186-5fc47e9ce947</vt:lpwstr>
  </property>
  <property fmtid="{D5CDD505-2E9C-101B-9397-08002B2CF9AE}" pid="9" name="MSIP_Label_fc111285-cafa-4fc9-8a9a-bd902089b24f_ContentBits">
    <vt:lpwstr>0</vt:lpwstr>
  </property>
  <property fmtid="{D5CDD505-2E9C-101B-9397-08002B2CF9AE}" pid="10" name="MSIP_Label_fc111285-cafa-4fc9-8a9a-bd902089b24f_Tag">
    <vt:lpwstr>50, 0, 1, 1</vt:lpwstr>
  </property>
</Properties>
</file>